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1FDA5" w14:textId="13444C9B" w:rsidR="00307DEA" w:rsidRDefault="00307DEA" w:rsidP="00307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KYNGDON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0D723213" w14:textId="3343F743" w:rsidR="00307DEA" w:rsidRDefault="00307DEA" w:rsidP="00307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Bodmin Priory.</w:t>
      </w:r>
    </w:p>
    <w:p w14:paraId="0DD22673" w14:textId="77777777" w:rsidR="00307DEA" w:rsidRDefault="00307DEA" w:rsidP="00307DEA">
      <w:pPr>
        <w:pStyle w:val="NoSpacing"/>
        <w:rPr>
          <w:rFonts w:cs="Times New Roman"/>
          <w:szCs w:val="24"/>
        </w:rPr>
      </w:pPr>
    </w:p>
    <w:p w14:paraId="3F8FA305" w14:textId="77777777" w:rsidR="00307DEA" w:rsidRDefault="00307DEA" w:rsidP="00307DEA">
      <w:pPr>
        <w:pStyle w:val="NoSpacing"/>
        <w:rPr>
          <w:rFonts w:cs="Times New Roman"/>
          <w:szCs w:val="24"/>
        </w:rPr>
      </w:pPr>
    </w:p>
    <w:p w14:paraId="32EA8440" w14:textId="77777777" w:rsidR="00307DEA" w:rsidRDefault="00307DEA" w:rsidP="00307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Sep.1443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ordained priest in Chudleigh, Devon.</w:t>
      </w:r>
    </w:p>
    <w:p w14:paraId="69E061B7" w14:textId="77777777" w:rsidR="00307DEA" w:rsidRDefault="00307DEA" w:rsidP="00307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0119AD8" w14:textId="77777777" w:rsidR="00307DEA" w:rsidRDefault="00307DEA" w:rsidP="00307DE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p.194)</w:t>
      </w:r>
    </w:p>
    <w:p w14:paraId="1E6E49DB" w14:textId="77777777" w:rsidR="00307DEA" w:rsidRDefault="00307DEA" w:rsidP="00307DEA">
      <w:pPr>
        <w:pStyle w:val="NoSpacing"/>
        <w:rPr>
          <w:rFonts w:cs="Times New Roman"/>
          <w:szCs w:val="24"/>
        </w:rPr>
      </w:pPr>
    </w:p>
    <w:p w14:paraId="081413EE" w14:textId="77777777" w:rsidR="00307DEA" w:rsidRDefault="00307DEA" w:rsidP="00307DEA">
      <w:pPr>
        <w:pStyle w:val="NoSpacing"/>
        <w:rPr>
          <w:rFonts w:cs="Times New Roman"/>
          <w:szCs w:val="24"/>
        </w:rPr>
      </w:pPr>
    </w:p>
    <w:p w14:paraId="054D3BE0" w14:textId="77777777" w:rsidR="00307DEA" w:rsidRDefault="00307DEA" w:rsidP="00307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2023</w:t>
      </w:r>
    </w:p>
    <w:p w14:paraId="035DB50B" w14:textId="7EFEAC81" w:rsidR="00307DEA" w:rsidRPr="00307DEA" w:rsidRDefault="00307DEA" w:rsidP="00307DEA">
      <w:pPr>
        <w:pStyle w:val="NoSpacing"/>
        <w:rPr>
          <w:rFonts w:cs="Times New Roman"/>
          <w:szCs w:val="24"/>
        </w:rPr>
      </w:pPr>
    </w:p>
    <w:sectPr w:rsidR="00307DEA" w:rsidRPr="00307D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1CF67" w14:textId="77777777" w:rsidR="00307DEA" w:rsidRDefault="00307DEA" w:rsidP="009139A6">
      <w:r>
        <w:separator/>
      </w:r>
    </w:p>
  </w:endnote>
  <w:endnote w:type="continuationSeparator" w:id="0">
    <w:p w14:paraId="0BD08CD5" w14:textId="77777777" w:rsidR="00307DEA" w:rsidRDefault="00307D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47D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9D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9D7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C27C6" w14:textId="77777777" w:rsidR="00307DEA" w:rsidRDefault="00307DEA" w:rsidP="009139A6">
      <w:r>
        <w:separator/>
      </w:r>
    </w:p>
  </w:footnote>
  <w:footnote w:type="continuationSeparator" w:id="0">
    <w:p w14:paraId="78B792D2" w14:textId="77777777" w:rsidR="00307DEA" w:rsidRDefault="00307D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A9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18A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881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EA"/>
    <w:rsid w:val="000666E0"/>
    <w:rsid w:val="002510B7"/>
    <w:rsid w:val="00307DE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5796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59068"/>
  <w15:chartTrackingRefBased/>
  <w15:docId w15:val="{4180BB87-BADB-4992-B4F1-F9D5149D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2023-09-01T18:50:00Z</dcterms:created>
  <dcterms:modified xsi:type="dcterms:W3CDTF">2023-09-01T19:02:00Z</dcterms:modified>
</cp:coreProperties>
</file>